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DD" w:rsidRDefault="008260DD" w:rsidP="00BC14A2">
      <w:pPr>
        <w:spacing w:after="0" w:line="259" w:lineRule="auto"/>
        <w:ind w:left="4500" w:right="-2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1</w:t>
      </w:r>
    </w:p>
    <w:p w:rsidR="008260DD" w:rsidRDefault="008260DD" w:rsidP="00BC14A2">
      <w:pPr>
        <w:spacing w:after="0" w:line="259" w:lineRule="auto"/>
        <w:ind w:left="4500" w:right="-2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Приказу Управления образования Администрации Артинского городского округа от 22 марта 2018 года № 76-од</w:t>
      </w:r>
    </w:p>
    <w:p w:rsidR="008260DD" w:rsidRDefault="008260DD">
      <w:pPr>
        <w:spacing w:after="0" w:line="259" w:lineRule="auto"/>
        <w:ind w:left="7080" w:firstLine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8260DD" w:rsidRDefault="008260DD">
      <w:pPr>
        <w:spacing w:after="0" w:line="259" w:lineRule="auto"/>
        <w:jc w:val="center"/>
        <w:rPr>
          <w:rFonts w:ascii="Times New Roman" w:hAnsi="Times New Roman"/>
          <w:b/>
          <w:sz w:val="28"/>
        </w:rPr>
      </w:pPr>
    </w:p>
    <w:p w:rsidR="008260DD" w:rsidRPr="0013148C" w:rsidRDefault="008260DD">
      <w:pPr>
        <w:spacing w:after="0" w:line="259" w:lineRule="auto"/>
        <w:jc w:val="center"/>
        <w:rPr>
          <w:rFonts w:ascii="Times New Roman" w:hAnsi="Times New Roman"/>
          <w:b/>
          <w:sz w:val="32"/>
          <w:szCs w:val="32"/>
        </w:rPr>
      </w:pPr>
      <w:r w:rsidRPr="0013148C">
        <w:rPr>
          <w:rFonts w:ascii="Times New Roman" w:hAnsi="Times New Roman"/>
          <w:b/>
          <w:sz w:val="32"/>
          <w:szCs w:val="32"/>
        </w:rPr>
        <w:t xml:space="preserve">КОНЦЕПЦИЯ </w:t>
      </w:r>
    </w:p>
    <w:p w:rsidR="008260DD" w:rsidRPr="0013148C" w:rsidRDefault="008260DD">
      <w:pPr>
        <w:spacing w:after="0" w:line="259" w:lineRule="auto"/>
        <w:jc w:val="center"/>
        <w:rPr>
          <w:rFonts w:ascii="Times New Roman" w:hAnsi="Times New Roman"/>
          <w:b/>
          <w:sz w:val="32"/>
          <w:szCs w:val="32"/>
        </w:rPr>
      </w:pPr>
      <w:r w:rsidRPr="0013148C">
        <w:rPr>
          <w:rFonts w:ascii="Times New Roman" w:hAnsi="Times New Roman"/>
          <w:b/>
          <w:sz w:val="32"/>
          <w:szCs w:val="32"/>
        </w:rPr>
        <w:t>оценки качества образования Артинского городского округа</w:t>
      </w:r>
    </w:p>
    <w:p w:rsidR="008260DD" w:rsidRDefault="008260DD">
      <w:pPr>
        <w:spacing w:after="0" w:line="259" w:lineRule="auto"/>
        <w:jc w:val="center"/>
        <w:rPr>
          <w:rFonts w:ascii="Times New Roman" w:hAnsi="Times New Roman"/>
          <w:b/>
          <w:sz w:val="28"/>
        </w:rPr>
      </w:pPr>
    </w:p>
    <w:p w:rsidR="008260DD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1.Нормативные основания муниципальной системы оценки качества общего образования</w:t>
      </w:r>
    </w:p>
    <w:p w:rsidR="008260DD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статьи 2 п.29 Федерального закона «Об образовании в Российской Федерации» Качество образования - комплексная характеристика  образовательной деятельности и подготовки обучающегося, выражающая степень их соответствия федеральным государственным образовательным стандартам, образовательным стандартам, федеральным государственным требованиям и (или)потребностям физического 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программы.</w:t>
      </w:r>
    </w:p>
    <w:p w:rsidR="008260DD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статьи 95.2 Независимая оценка качества образовательной деятельности организаций, осуществляющих образовательную деятельность.</w:t>
      </w:r>
    </w:p>
    <w:p w:rsidR="008260DD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статьи 97 п.3 Мониторинг системы образования представляет собой систематическое, стандартизированное наблюдение за состоянием образования и динамикой изменений его результатов, условиями осуществления образовательной деятельности, контингентом обучающихся, учебными и внеучебными достижениями обучающихся, профессиональными достижениями выпускников организаций, осуществляющих образовательную деятельность, состоянием сети организаций, осуществляющих образовательную деятельность.</w:t>
      </w:r>
    </w:p>
    <w:p w:rsidR="008260DD" w:rsidRDefault="008260DD">
      <w:pPr>
        <w:spacing w:after="0" w:line="259" w:lineRule="auto"/>
        <w:jc w:val="both"/>
        <w:rPr>
          <w:rFonts w:ascii="Times New Roman" w:hAnsi="Times New Roman"/>
          <w:color w:val="FF0000"/>
          <w:sz w:val="28"/>
        </w:rPr>
      </w:pPr>
    </w:p>
    <w:p w:rsidR="008260DD" w:rsidRPr="00585D9A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</w:t>
      </w:r>
      <w:r w:rsidRPr="00585D9A">
        <w:rPr>
          <w:rFonts w:ascii="Times New Roman" w:hAnsi="Times New Roman"/>
          <w:b/>
          <w:sz w:val="28"/>
        </w:rPr>
        <w:t>Общие подходы</w:t>
      </w:r>
    </w:p>
    <w:p w:rsidR="008260DD" w:rsidRPr="00585D9A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</w:t>
      </w:r>
      <w:r w:rsidRPr="00585D9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</w:t>
      </w:r>
      <w:r w:rsidRPr="00585D9A">
        <w:rPr>
          <w:rFonts w:ascii="Times New Roman" w:hAnsi="Times New Roman"/>
          <w:sz w:val="28"/>
        </w:rPr>
        <w:t>овое представление о к</w:t>
      </w:r>
      <w:r>
        <w:rPr>
          <w:rFonts w:ascii="Times New Roman" w:hAnsi="Times New Roman"/>
          <w:sz w:val="28"/>
        </w:rPr>
        <w:t>ачестве образования</w:t>
      </w:r>
    </w:p>
    <w:p w:rsidR="008260DD" w:rsidRPr="00585D9A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Новая система мониторинга внедрения Федерального государственного образовательного стандарта</w:t>
      </w:r>
    </w:p>
    <w:p w:rsidR="008260DD" w:rsidRDefault="008260DD">
      <w:pPr>
        <w:spacing w:after="0" w:line="259" w:lineRule="auto"/>
        <w:jc w:val="both"/>
        <w:rPr>
          <w:rFonts w:ascii="Times New Roman" w:hAnsi="Times New Roman"/>
          <w:b/>
          <w:sz w:val="28"/>
        </w:rPr>
      </w:pPr>
    </w:p>
    <w:p w:rsidR="008260DD" w:rsidRPr="00987608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 w:rsidRPr="00987608">
        <w:rPr>
          <w:rFonts w:ascii="Times New Roman" w:hAnsi="Times New Roman"/>
          <w:b/>
          <w:sz w:val="28"/>
        </w:rPr>
        <w:t>3.Актуальность</w:t>
      </w:r>
      <w:r w:rsidRPr="00987608">
        <w:rPr>
          <w:rFonts w:ascii="Times New Roman" w:hAnsi="Times New Roman"/>
          <w:sz w:val="28"/>
        </w:rPr>
        <w:t xml:space="preserve">  </w:t>
      </w:r>
    </w:p>
    <w:p w:rsidR="008260DD" w:rsidRPr="00A738D0" w:rsidRDefault="008260DD" w:rsidP="00766FAA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 w:rsidRPr="00A738D0">
        <w:rPr>
          <w:rFonts w:ascii="Times New Roman" w:hAnsi="Times New Roman"/>
          <w:sz w:val="28"/>
        </w:rPr>
        <w:t>В настоящее время недостаточно сформирована система оценки качества образования в Артинском городском округе.</w:t>
      </w:r>
      <w:r w:rsidRPr="00A738D0">
        <w:t xml:space="preserve"> </w:t>
      </w:r>
      <w:r w:rsidRPr="00A738D0">
        <w:rPr>
          <w:rFonts w:ascii="Times New Roman" w:hAnsi="Times New Roman"/>
          <w:sz w:val="28"/>
        </w:rPr>
        <w:t xml:space="preserve">Изменения в </w:t>
      </w:r>
      <w:r>
        <w:rPr>
          <w:rFonts w:ascii="Times New Roman" w:hAnsi="Times New Roman"/>
          <w:sz w:val="28"/>
        </w:rPr>
        <w:t>системе оценки качества Артинского городского округа</w:t>
      </w:r>
      <w:r w:rsidRPr="00A738D0">
        <w:rPr>
          <w:rFonts w:ascii="Times New Roman" w:hAnsi="Times New Roman"/>
          <w:sz w:val="28"/>
        </w:rPr>
        <w:t xml:space="preserve"> обусловлены</w:t>
      </w:r>
      <w:r>
        <w:rPr>
          <w:rFonts w:ascii="Times New Roman" w:hAnsi="Times New Roman"/>
          <w:sz w:val="28"/>
        </w:rPr>
        <w:t>,</w:t>
      </w:r>
      <w:r w:rsidRPr="00A738D0">
        <w:rPr>
          <w:rFonts w:ascii="Times New Roman" w:hAnsi="Times New Roman"/>
          <w:sz w:val="28"/>
        </w:rPr>
        <w:t xml:space="preserve"> прежде всего</w:t>
      </w:r>
      <w:r>
        <w:rPr>
          <w:rFonts w:ascii="Times New Roman" w:hAnsi="Times New Roman"/>
          <w:sz w:val="28"/>
        </w:rPr>
        <w:t>,</w:t>
      </w:r>
      <w:r w:rsidRPr="00A738D0">
        <w:rPr>
          <w:rFonts w:ascii="Times New Roman" w:hAnsi="Times New Roman"/>
          <w:sz w:val="28"/>
        </w:rPr>
        <w:t xml:space="preserve"> тем, что в обществе повышаются требования к качеству и раз</w:t>
      </w:r>
      <w:r>
        <w:rPr>
          <w:rFonts w:ascii="Times New Roman" w:hAnsi="Times New Roman"/>
          <w:sz w:val="28"/>
        </w:rPr>
        <w:t>нообразию образовательных услуг.</w:t>
      </w:r>
      <w:r w:rsidRPr="00A738D0">
        <w:rPr>
          <w:rFonts w:ascii="Times New Roman" w:hAnsi="Times New Roman"/>
          <w:sz w:val="28"/>
        </w:rPr>
        <w:t xml:space="preserve"> В связи с этим назрела необходимость в разработке и реализации Концепци</w:t>
      </w:r>
      <w:r>
        <w:rPr>
          <w:rFonts w:ascii="Times New Roman" w:hAnsi="Times New Roman"/>
          <w:sz w:val="28"/>
        </w:rPr>
        <w:t>и</w:t>
      </w:r>
      <w:r w:rsidRPr="00A738D0">
        <w:rPr>
          <w:rFonts w:ascii="Times New Roman" w:hAnsi="Times New Roman"/>
          <w:sz w:val="28"/>
        </w:rPr>
        <w:t xml:space="preserve"> оценки качества образования Артинского городского округа</w:t>
      </w:r>
      <w:r>
        <w:rPr>
          <w:rFonts w:ascii="Times New Roman" w:hAnsi="Times New Roman"/>
          <w:sz w:val="28"/>
        </w:rPr>
        <w:t>.</w:t>
      </w:r>
    </w:p>
    <w:p w:rsidR="008260DD" w:rsidRDefault="008260DD">
      <w:pPr>
        <w:spacing w:after="0" w:line="259" w:lineRule="auto"/>
        <w:jc w:val="both"/>
        <w:rPr>
          <w:rFonts w:ascii="Times New Roman" w:hAnsi="Times New Roman"/>
          <w:sz w:val="28"/>
          <w:u w:val="single"/>
        </w:rPr>
      </w:pPr>
    </w:p>
    <w:p w:rsidR="008260DD" w:rsidRPr="00987608" w:rsidRDefault="008260DD" w:rsidP="0013148C">
      <w:pPr>
        <w:spacing w:after="0"/>
        <w:ind w:firstLine="720"/>
        <w:jc w:val="both"/>
        <w:rPr>
          <w:rFonts w:ascii="Times New Roman" w:hAnsi="Times New Roman"/>
          <w:b/>
          <w:color w:val="000000"/>
          <w:sz w:val="28"/>
        </w:rPr>
      </w:pPr>
      <w:bookmarkStart w:id="0" w:name="_GoBack"/>
      <w:bookmarkEnd w:id="0"/>
      <w:r w:rsidRPr="00987608">
        <w:rPr>
          <w:rFonts w:ascii="Times New Roman" w:hAnsi="Times New Roman"/>
          <w:b/>
          <w:color w:val="000000"/>
          <w:sz w:val="28"/>
        </w:rPr>
        <w:t xml:space="preserve">4. Цель </w:t>
      </w:r>
    </w:p>
    <w:p w:rsidR="008260DD" w:rsidRPr="002D67E7" w:rsidRDefault="008260DD" w:rsidP="0013148C">
      <w:pPr>
        <w:spacing w:after="0"/>
        <w:ind w:firstLine="72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Получение достоверной и объективной информации о качестве образования в Артинском городском округе для принятия обоснованных управленческих решений на муниципальном уровне.</w:t>
      </w:r>
    </w:p>
    <w:p w:rsidR="008260DD" w:rsidRPr="00987608" w:rsidRDefault="008260DD" w:rsidP="00BC7D12">
      <w:pPr>
        <w:spacing w:after="0"/>
        <w:ind w:firstLine="720"/>
        <w:jc w:val="both"/>
        <w:rPr>
          <w:rFonts w:ascii="Times New Roman" w:hAnsi="Times New Roman"/>
          <w:b/>
          <w:sz w:val="28"/>
        </w:rPr>
      </w:pPr>
      <w:r w:rsidRPr="00987608">
        <w:rPr>
          <w:rFonts w:ascii="Times New Roman" w:hAnsi="Times New Roman"/>
          <w:b/>
          <w:color w:val="000000"/>
          <w:sz w:val="28"/>
        </w:rPr>
        <w:t>5.</w:t>
      </w:r>
      <w:r w:rsidRPr="00987608">
        <w:rPr>
          <w:rFonts w:ascii="Times New Roman" w:hAnsi="Times New Roman"/>
          <w:b/>
          <w:sz w:val="28"/>
        </w:rPr>
        <w:t xml:space="preserve">Задачи </w:t>
      </w:r>
    </w:p>
    <w:p w:rsidR="008260DD" w:rsidRPr="002D67E7" w:rsidRDefault="008260DD" w:rsidP="00BC7D12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5.1. </w:t>
      </w:r>
      <w:r w:rsidRPr="002D67E7">
        <w:rPr>
          <w:rFonts w:ascii="Times New Roman" w:hAnsi="Times New Roman"/>
          <w:sz w:val="28"/>
        </w:rPr>
        <w:t>Формир</w:t>
      </w:r>
      <w:r>
        <w:rPr>
          <w:rFonts w:ascii="Times New Roman" w:hAnsi="Times New Roman"/>
          <w:sz w:val="28"/>
        </w:rPr>
        <w:t>ование единого  концептуальной модели оценки качества образования и подходов к инструментам измерения.</w:t>
      </w:r>
    </w:p>
    <w:p w:rsidR="008260DD" w:rsidRDefault="008260DD" w:rsidP="00BC7D12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 Определение алгоритма сбора, обработки и представления информации в качестве информационной основы для принятия управленческих решений.</w:t>
      </w:r>
    </w:p>
    <w:p w:rsidR="008260DD" w:rsidRDefault="008260DD" w:rsidP="00BC7D12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5.3. Формирование рейтинговой системы для определения уровня качества предоставляемых услуг образовательными организациями АГО.</w:t>
      </w:r>
    </w:p>
    <w:p w:rsidR="008260DD" w:rsidRDefault="008260DD" w:rsidP="00BC7D12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5.4. Представление результатов мониторинга для учета мнения общественности при формировании управленческих решений на уровне муниципалитета.  </w:t>
      </w:r>
    </w:p>
    <w:p w:rsidR="008260DD" w:rsidRPr="00585D9A" w:rsidRDefault="008260DD" w:rsidP="00BC7D12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5.5. Разработка и утверждение муниципальных заданий образовательных организаций АГО с учетом индивидуальных особенностей функционирования ОО по результатам мониторинга.</w:t>
      </w:r>
    </w:p>
    <w:p w:rsidR="008260DD" w:rsidRDefault="008260DD" w:rsidP="00D17279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6.Объектом и предметом</w:t>
      </w:r>
      <w:r>
        <w:rPr>
          <w:rFonts w:ascii="Times New Roman" w:hAnsi="Times New Roman"/>
          <w:sz w:val="28"/>
        </w:rPr>
        <w:t xml:space="preserve"> мониторинга является комплекс условий созданных для предоставления качественных образовательных услуг  в образовательных организациях  АГО.</w:t>
      </w:r>
    </w:p>
    <w:p w:rsidR="008260DD" w:rsidRDefault="008260DD" w:rsidP="00D17279">
      <w:pPr>
        <w:spacing w:after="0" w:line="259" w:lineRule="auto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</w:t>
      </w:r>
      <w:r w:rsidRPr="00934C00">
        <w:rPr>
          <w:rFonts w:ascii="Times New Roman" w:hAnsi="Times New Roman"/>
          <w:b/>
          <w:sz w:val="28"/>
        </w:rPr>
        <w:t>.Основные функции и алгоритм функционирования муниципального мониторинга</w:t>
      </w:r>
      <w:r>
        <w:rPr>
          <w:rFonts w:ascii="Times New Roman" w:hAnsi="Times New Roman"/>
          <w:b/>
          <w:sz w:val="28"/>
        </w:rPr>
        <w:t xml:space="preserve"> качества образования.</w:t>
      </w:r>
    </w:p>
    <w:p w:rsidR="008260DD" w:rsidRPr="00E70BBA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7</w:t>
      </w:r>
      <w:r w:rsidRPr="00E70BBA">
        <w:rPr>
          <w:rFonts w:ascii="Times New Roman" w:hAnsi="Times New Roman"/>
          <w:i/>
          <w:sz w:val="28"/>
        </w:rPr>
        <w:t>.1.Основными функциями являются: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7.1.1Организационное-методологическое, информационное  и нормативно-правовое сопровождение оценочных процедур в системе образования АГО.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7.1.2 Информационное обеспечение управленческих решений по итогам мониторинговых процедур.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7.1.3.Информирвоание общественности о результатах проведения мониторинговых процедур.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7.1.4. Формирование муниципального задания для образовательных организаций Артинского городского округа с учетом результатов мониторинговых процедур.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7.1.5.Утверждение муниципального  задания для образовательных организаций Артинского городского округа.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7</w:t>
      </w:r>
      <w:r w:rsidRPr="00E70BBA">
        <w:rPr>
          <w:rFonts w:ascii="Times New Roman" w:hAnsi="Times New Roman"/>
          <w:i/>
          <w:sz w:val="28"/>
        </w:rPr>
        <w:t>.2.</w:t>
      </w:r>
      <w:r>
        <w:rPr>
          <w:rFonts w:ascii="Times New Roman" w:hAnsi="Times New Roman"/>
          <w:i/>
          <w:sz w:val="28"/>
        </w:rPr>
        <w:t>Муниципальная система оценки качества образования представляет собой: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7.2.1Самообследование ОО по внедрению и реализации ФГОС основного общего образования (Приложение № 1);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7.2.2 Общественно-профессиональная экспертиза деятельности ОО АГО   (Приложение № 2)               </w:t>
      </w:r>
    </w:p>
    <w:p w:rsidR="008260DD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7.2.3.Рейтинг ОО АГО по итогам мониторинговых процедур.</w:t>
      </w:r>
    </w:p>
    <w:p w:rsidR="008260DD" w:rsidRPr="004C38BF" w:rsidRDefault="008260DD" w:rsidP="001422F6">
      <w:pPr>
        <w:spacing w:after="0" w:line="259" w:lineRule="auto"/>
        <w:ind w:firstLine="720"/>
        <w:jc w:val="both"/>
        <w:rPr>
          <w:rFonts w:ascii="Times New Roman" w:hAnsi="Times New Roman"/>
          <w:i/>
          <w:iCs/>
          <w:sz w:val="28"/>
        </w:rPr>
      </w:pPr>
      <w:r w:rsidRPr="004C38BF">
        <w:rPr>
          <w:rFonts w:ascii="Times New Roman" w:hAnsi="Times New Roman"/>
          <w:i/>
          <w:iCs/>
          <w:sz w:val="28"/>
        </w:rPr>
        <w:t>7.3. Алгоритм проведения муниципальных мониторингов:</w:t>
      </w:r>
    </w:p>
    <w:p w:rsidR="008260DD" w:rsidRDefault="008260DD" w:rsidP="00147793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 w:rsidRPr="007A6521">
        <w:rPr>
          <w:rFonts w:ascii="Times New Roman" w:hAnsi="Times New Roman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19" o:spid="_x0000_i1025" type="#_x0000_t75" style="width:399.75pt;height:11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">
            <v:imagedata r:id="rId5" o:title="" croptop="-25671f" cropbottom="-25904f"/>
            <o:lock v:ext="edit" aspectratio="f"/>
          </v:shape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 w:rsidRPr="007A6521">
        <w:rPr>
          <w:rFonts w:ascii="Times New Roman" w:hAnsi="Times New Roman"/>
          <w:noProof/>
          <w:sz w:val="28"/>
        </w:rPr>
        <w:pict>
          <v:shape id="Схема 12" o:spid="_x0000_i1026" type="#_x0000_t75" style="width:422.25pt;height:98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">
            <v:imagedata r:id="rId6" o:title="" croptop="-14091f" cropbottom="-14311f"/>
            <o:lock v:ext="edit" aspectratio="f"/>
          </v:shape>
        </w:pict>
      </w:r>
    </w:p>
    <w:p w:rsidR="008260DD" w:rsidRDefault="008260DD" w:rsidP="00147793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 w:rsidRPr="007A6521">
        <w:rPr>
          <w:rFonts w:ascii="Times New Roman" w:hAnsi="Times New Roman"/>
          <w:noProof/>
          <w:sz w:val="28"/>
        </w:rPr>
        <w:pict>
          <v:shape id="Схема 14" o:spid="_x0000_i1027" type="#_x0000_t75" style="width:411.75pt;height:106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">
            <v:imagedata r:id="rId7" o:title="" croptop="-18719f" cropbottom="-19282f"/>
            <o:lock v:ext="edit" aspectratio="f"/>
          </v:shape>
        </w:pict>
      </w:r>
    </w:p>
    <w:p w:rsidR="008260DD" w:rsidRDefault="008260DD" w:rsidP="00147793">
      <w:pPr>
        <w:spacing w:after="0" w:line="259" w:lineRule="auto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 w:rsidRPr="007A6521">
        <w:rPr>
          <w:rFonts w:ascii="Times New Roman" w:hAnsi="Times New Roman"/>
          <w:noProof/>
          <w:sz w:val="24"/>
          <w:szCs w:val="24"/>
        </w:rPr>
        <w:pict>
          <v:shape id="Схема 15" o:spid="_x0000_i1028" type="#_x0000_t75" style="width:423.75pt;height:80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">
            <v:imagedata r:id="rId8" o:title="" croptop="-9456f" cropbottom="-9712f"/>
            <o:lock v:ext="edit" aspectratio="f"/>
          </v:shape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 w:rsidRPr="007A6521">
        <w:rPr>
          <w:rFonts w:ascii="Times New Roman" w:hAnsi="Times New Roman"/>
          <w:noProof/>
          <w:sz w:val="28"/>
        </w:rPr>
        <w:pict>
          <v:shape id="Схема 16" o:spid="_x0000_i1029" type="#_x0000_t75" style="width:411.75pt;height:142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">
            <v:imagedata r:id="rId9" o:title="" croptop="-38726f" cropbottom="-39027f"/>
            <o:lock v:ext="edit" aspectratio="f"/>
          </v:shape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 w:rsidRPr="007A6521">
        <w:rPr>
          <w:rFonts w:ascii="Times New Roman" w:hAnsi="Times New Roman"/>
          <w:noProof/>
          <w:sz w:val="28"/>
        </w:rPr>
        <w:pict>
          <v:shape id="Схема 18" o:spid="_x0000_i1030" type="#_x0000_t75" style="width:429.75pt;height:160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">
            <v:imagedata r:id="rId10" o:title="" croptop="-44413f" cropbottom="-44702f"/>
            <o:lock v:ext="edit" aspectratio="f"/>
          </v:shape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Pr="00E70BBA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 w:rsidP="00443C49">
      <w:pPr>
        <w:spacing w:after="0" w:line="259" w:lineRule="auto"/>
        <w:jc w:val="both"/>
        <w:rPr>
          <w:rFonts w:ascii="Times New Roman" w:hAnsi="Times New Roman"/>
          <w:sz w:val="28"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9" o:spid="_x0000_s1026" type="#_x0000_t88" style="position:absolute;left:0;text-align:left;margin-left:211.45pt;margin-top:206.8pt;width:55pt;height:164pt;rotation:90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" adj="604" strokecolor="#4579b8"/>
        </w:pict>
      </w:r>
      <w:r w:rsidRPr="007A6521">
        <w:rPr>
          <w:rFonts w:ascii="Times New Roman" w:hAnsi="Times New Roman"/>
          <w:noProof/>
          <w:sz w:val="28"/>
        </w:rPr>
        <w:pict>
          <v:shape id="Схема 1" o:spid="_x0000_i1031" type="#_x0000_t75" style="width:427.5pt;height:253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">
            <v:imagedata r:id="rId11" o:title="" cropleft="-10469f" cropright="-10469f"/>
            <o:lock v:ext="edit" aspectratio="f"/>
          </v:shape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 w:rsidP="00443C49">
      <w:pPr>
        <w:spacing w:after="0" w:line="259" w:lineRule="auto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noProof/>
        </w:rPr>
        <w:pict>
          <v:roundrect id="Скругленный прямоугольник 4" o:spid="_x0000_s1027" style="position:absolute;left:0;text-align:left;margin-left:112.95pt;margin-top:-.35pt;width:247pt;height:112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" fillcolor="#4f81bd" strokecolor="#243f60" strokeweight="2pt">
            <v:textbox>
              <w:txbxContent>
                <w:p w:rsidR="008260DD" w:rsidRPr="00764A1C" w:rsidRDefault="008260DD" w:rsidP="00764A1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</w:t>
                  </w:r>
                  <w:r w:rsidRPr="00764A1C">
                    <w:rPr>
                      <w:sz w:val="28"/>
                      <w:szCs w:val="28"/>
                    </w:rPr>
                    <w:t>ормировани</w:t>
                  </w:r>
                  <w:r>
                    <w:rPr>
                      <w:sz w:val="28"/>
                      <w:szCs w:val="28"/>
                    </w:rPr>
                    <w:t>е</w:t>
                  </w:r>
                  <w:r w:rsidRPr="00764A1C">
                    <w:rPr>
                      <w:sz w:val="28"/>
                      <w:szCs w:val="28"/>
                    </w:rPr>
                    <w:t xml:space="preserve"> муниципального задания на основе  мониторинговых процедур</w:t>
                  </w:r>
                </w:p>
              </w:txbxContent>
            </v:textbox>
          </v:roundrect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6" o:spid="_x0000_s1028" type="#_x0000_t67" style="position:absolute;left:0;text-align:left;margin-left:214.95pt;margin-top:7.4pt;width:32.15pt;height:49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" adj="14514" fillcolor="#4f81bd" strokecolor="#243f60" strokeweight="2pt"/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noProof/>
        </w:rPr>
        <w:pict>
          <v:oval id="Овал 7" o:spid="_x0000_s1029" style="position:absolute;left:0;text-align:left;margin-left:97.95pt;margin-top:14.3pt;width:278pt;height:162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" fillcolor="#4f81bd" strokecolor="#243f60" strokeweight="2pt">
            <v:textbox>
              <w:txbxContent>
                <w:p w:rsidR="008260DD" w:rsidRPr="00764A1C" w:rsidRDefault="008260DD" w:rsidP="00764A1C">
                  <w:pPr>
                    <w:jc w:val="center"/>
                    <w:rPr>
                      <w:sz w:val="32"/>
                      <w:szCs w:val="32"/>
                    </w:rPr>
                  </w:pPr>
                  <w:r w:rsidRPr="00764A1C">
                    <w:rPr>
                      <w:sz w:val="32"/>
                      <w:szCs w:val="32"/>
                    </w:rPr>
                    <w:t xml:space="preserve">Утверждение муниципального задания ОО АГО с учетом </w:t>
                  </w:r>
                  <w:r>
                    <w:rPr>
                      <w:sz w:val="32"/>
                      <w:szCs w:val="32"/>
                    </w:rPr>
                    <w:t>мониторинговых процедур</w:t>
                  </w:r>
                </w:p>
              </w:txbxContent>
            </v:textbox>
          </v:oval>
        </w:pic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Pr="00883157" w:rsidRDefault="008260DD">
      <w:pPr>
        <w:spacing w:after="0" w:line="259" w:lineRule="auto"/>
        <w:ind w:firstLine="708"/>
        <w:jc w:val="both"/>
        <w:rPr>
          <w:rFonts w:ascii="Times New Roman" w:hAnsi="Times New Roman"/>
          <w:b/>
          <w:iCs/>
          <w:sz w:val="28"/>
        </w:rPr>
      </w:pPr>
      <w:r w:rsidRPr="00883157">
        <w:rPr>
          <w:rFonts w:ascii="Times New Roman" w:hAnsi="Times New Roman"/>
          <w:b/>
          <w:iCs/>
          <w:sz w:val="28"/>
        </w:rPr>
        <w:t>8. Функционирование муниципальной системы оценки качества предполагает разделение полномочий субъектов системы образования АГО</w:t>
      </w:r>
    </w:p>
    <w:p w:rsidR="008260DD" w:rsidRPr="00D70941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8.</w:t>
      </w:r>
      <w:r w:rsidRPr="00D70941">
        <w:rPr>
          <w:rFonts w:ascii="Times New Roman" w:hAnsi="Times New Roman"/>
          <w:sz w:val="28"/>
          <w:u w:val="single"/>
        </w:rPr>
        <w:t>1. Управление образования Администрации АГО: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8.1.1.Разрабатывает нормативные документы, регламентирующие МСОКО;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8.1.2.Обеспечивает условия проведения мониторинговых процедур в ОО АГО (назначение ответственных лиц и операторов);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8.1.3.Определяет из числа педагогической, управленческой и иной общественности круг лиц участвующих в экспертных и мониторинговых процедурах;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8.1.4.Обеспечивает разработку показателей и индикаторов, характеризующих состояние и динамику развития системы образования муниципалитета;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8.1.5.Осуществляет информационное и методическое обеспечение мониторинговых процедур (выстраивание рейтинга);</w:t>
      </w:r>
    </w:p>
    <w:p w:rsidR="008260DD" w:rsidRDefault="008260DD" w:rsidP="00A7592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8.1.6.Определяет состояние и тенденции развития  муниципальной системы образования;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8.1.7.Принимает управленческие решения по результатам мониторинговых процедур;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8.1.8. Обеспечивает проведение общественной экспертизы, гласности и  коллегиальности при выработке рекомендаций ОО АГО при формировании муниципального задания.</w:t>
      </w:r>
    </w:p>
    <w:p w:rsidR="008260DD" w:rsidRPr="00D70941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8</w:t>
      </w:r>
      <w:r w:rsidRPr="00D70941">
        <w:rPr>
          <w:rFonts w:ascii="Times New Roman" w:hAnsi="Times New Roman"/>
          <w:sz w:val="28"/>
          <w:u w:val="single"/>
        </w:rPr>
        <w:t>.2 Образовательные организации</w:t>
      </w:r>
      <w:r>
        <w:rPr>
          <w:rFonts w:ascii="Times New Roman" w:hAnsi="Times New Roman"/>
          <w:sz w:val="28"/>
          <w:u w:val="single"/>
        </w:rPr>
        <w:t>: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8.2.1.Обеспечивают условия проведения в ОО мониторинговых процедур (назначение ответственных лиц);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8.2.2.Содействуют проведению мониторинговых процедур в ОО;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8.2.3. Принимают управленческие решения при формировании муниципального задания с учетом результатов мониторинговых процедур.</w:t>
      </w:r>
    </w:p>
    <w:p w:rsidR="008260DD" w:rsidRPr="004F3C7E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8</w:t>
      </w:r>
      <w:r w:rsidRPr="004F3C7E">
        <w:rPr>
          <w:rFonts w:ascii="Times New Roman" w:hAnsi="Times New Roman"/>
          <w:sz w:val="28"/>
          <w:u w:val="single"/>
        </w:rPr>
        <w:t>.3.Общественные институты: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8.3.1. Содействуют  определению стратегических направлений развития системы образования в АГО;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8.3.2.Осуществляют общественный контроль за качеством образования и деятельностью ОО;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8.3.3.Принамют участие в обсуждении системы показателей, характеризующих состояние и динамику развития муниципальной системы образования;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8.3.4.Вырабатывают рекомендации ОО АГО по формированию муниципального задания.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Согласованная работа всех организационных структур МСОКО позволяет качественно формировать муниципальное задание для образовательных организаций Артинского городского округа.</w:t>
      </w:r>
    </w:p>
    <w:p w:rsidR="008260DD" w:rsidRDefault="008260DD" w:rsidP="004F3C7E">
      <w:pPr>
        <w:spacing w:after="0" w:line="259" w:lineRule="auto"/>
        <w:ind w:firstLine="708"/>
        <w:jc w:val="both"/>
        <w:rPr>
          <w:rFonts w:ascii="Times New Roman" w:hAnsi="Times New Roman"/>
          <w:b/>
          <w:sz w:val="28"/>
        </w:rPr>
      </w:pPr>
    </w:p>
    <w:p w:rsidR="008260DD" w:rsidRPr="004F3C7E" w:rsidRDefault="008260DD" w:rsidP="004F3C7E">
      <w:pPr>
        <w:spacing w:after="0" w:line="259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</w:t>
      </w:r>
      <w:r w:rsidRPr="004F3C7E">
        <w:t xml:space="preserve"> </w:t>
      </w:r>
      <w:r w:rsidRPr="004F3C7E">
        <w:rPr>
          <w:rFonts w:ascii="Times New Roman" w:hAnsi="Times New Roman"/>
          <w:b/>
          <w:sz w:val="28"/>
        </w:rPr>
        <w:t>Ожидаемые результаты:</w:t>
      </w:r>
    </w:p>
    <w:p w:rsidR="008260DD" w:rsidRPr="004F3C7E" w:rsidRDefault="008260DD" w:rsidP="004F3C7E">
      <w:pPr>
        <w:spacing w:after="0" w:line="259" w:lineRule="auto"/>
        <w:jc w:val="both"/>
        <w:rPr>
          <w:rFonts w:ascii="Times New Roman" w:hAnsi="Times New Roman"/>
          <w:sz w:val="28"/>
        </w:rPr>
      </w:pPr>
    </w:p>
    <w:p w:rsidR="008260DD" w:rsidRPr="004F3C7E" w:rsidRDefault="008260DD" w:rsidP="004F3C7E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9.1.Создание  единой</w:t>
      </w:r>
      <w:r w:rsidRPr="004F3C7E">
        <w:rPr>
          <w:rFonts w:ascii="Times New Roman" w:hAnsi="Times New Roman"/>
          <w:sz w:val="28"/>
        </w:rPr>
        <w:t xml:space="preserve">  концептуальной модели оценки качества</w:t>
      </w:r>
      <w:r>
        <w:rPr>
          <w:rFonts w:ascii="Times New Roman" w:hAnsi="Times New Roman"/>
          <w:sz w:val="28"/>
        </w:rPr>
        <w:t xml:space="preserve"> образования.</w:t>
      </w:r>
    </w:p>
    <w:p w:rsidR="008260DD" w:rsidRPr="004F3C7E" w:rsidRDefault="008260DD" w:rsidP="004F3C7E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9.2</w:t>
      </w:r>
      <w:r w:rsidRPr="004F3C7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Обеспечение объективности и справедливости в процессе ф</w:t>
      </w:r>
      <w:r w:rsidRPr="004F3C7E">
        <w:rPr>
          <w:rFonts w:ascii="Times New Roman" w:hAnsi="Times New Roman"/>
          <w:sz w:val="28"/>
        </w:rPr>
        <w:t>ормировани</w:t>
      </w:r>
      <w:r>
        <w:rPr>
          <w:rFonts w:ascii="Times New Roman" w:hAnsi="Times New Roman"/>
          <w:sz w:val="28"/>
        </w:rPr>
        <w:t>я</w:t>
      </w:r>
      <w:r w:rsidRPr="004F3C7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задания для образовательных организаций Артинского городского округа посредством рейтингования</w:t>
      </w:r>
      <w:r w:rsidRPr="004F3C7E">
        <w:rPr>
          <w:rFonts w:ascii="Times New Roman" w:hAnsi="Times New Roman"/>
          <w:sz w:val="28"/>
        </w:rPr>
        <w:t>.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9.3. Повышение качества предоставляемых услуг образовательными организациями Артинского городского округа.</w:t>
      </w: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 w:rsidP="00DF4B01">
      <w:pPr>
        <w:spacing w:after="0" w:line="259" w:lineRule="auto"/>
        <w:jc w:val="both"/>
        <w:rPr>
          <w:rFonts w:ascii="Times New Roman" w:hAnsi="Times New Roman"/>
          <w:sz w:val="28"/>
        </w:rPr>
      </w:pPr>
    </w:p>
    <w:p w:rsidR="008260DD" w:rsidRDefault="008260DD" w:rsidP="00DF4B01">
      <w:pPr>
        <w:spacing w:after="0" w:line="259" w:lineRule="auto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p w:rsidR="008260DD" w:rsidRDefault="008260DD">
      <w:pPr>
        <w:spacing w:after="0" w:line="259" w:lineRule="auto"/>
        <w:ind w:firstLine="708"/>
        <w:jc w:val="both"/>
        <w:rPr>
          <w:rFonts w:ascii="Times New Roman" w:hAnsi="Times New Roman"/>
          <w:sz w:val="28"/>
        </w:rPr>
      </w:pPr>
    </w:p>
    <w:sectPr w:rsidR="008260DD" w:rsidSect="0013148C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1D7"/>
    <w:multiLevelType w:val="multilevel"/>
    <w:tmpl w:val="869ECE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A3000A6"/>
    <w:multiLevelType w:val="multilevel"/>
    <w:tmpl w:val="255210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E1C7B82"/>
    <w:multiLevelType w:val="multilevel"/>
    <w:tmpl w:val="E7D0C9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5FF5C73"/>
    <w:multiLevelType w:val="multilevel"/>
    <w:tmpl w:val="F84C18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C1A1F18"/>
    <w:multiLevelType w:val="multilevel"/>
    <w:tmpl w:val="0DA26F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8BB25EC"/>
    <w:multiLevelType w:val="multilevel"/>
    <w:tmpl w:val="F67CA4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DC86D89"/>
    <w:multiLevelType w:val="multilevel"/>
    <w:tmpl w:val="F64090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319560D"/>
    <w:multiLevelType w:val="multilevel"/>
    <w:tmpl w:val="0F300D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51158CA"/>
    <w:multiLevelType w:val="multilevel"/>
    <w:tmpl w:val="2E3895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7D63127"/>
    <w:multiLevelType w:val="multilevel"/>
    <w:tmpl w:val="E8C446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9D06DDE"/>
    <w:multiLevelType w:val="multilevel"/>
    <w:tmpl w:val="62CA7E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59759E3"/>
    <w:multiLevelType w:val="multilevel"/>
    <w:tmpl w:val="3AC88E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B977336"/>
    <w:multiLevelType w:val="multilevel"/>
    <w:tmpl w:val="43C69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2B62BF0"/>
    <w:multiLevelType w:val="multilevel"/>
    <w:tmpl w:val="B5864A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46707A7"/>
    <w:multiLevelType w:val="multilevel"/>
    <w:tmpl w:val="A8AAF4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D6876FB"/>
    <w:multiLevelType w:val="multilevel"/>
    <w:tmpl w:val="B30A28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72586920"/>
    <w:multiLevelType w:val="multilevel"/>
    <w:tmpl w:val="7E20E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3166E49"/>
    <w:multiLevelType w:val="multilevel"/>
    <w:tmpl w:val="691E2E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50178D2"/>
    <w:multiLevelType w:val="multilevel"/>
    <w:tmpl w:val="B32C2A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57718EC"/>
    <w:multiLevelType w:val="multilevel"/>
    <w:tmpl w:val="A41C4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F650802"/>
    <w:multiLevelType w:val="multilevel"/>
    <w:tmpl w:val="C04A53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7"/>
  </w:num>
  <w:num w:numId="5">
    <w:abstractNumId w:val="5"/>
  </w:num>
  <w:num w:numId="6">
    <w:abstractNumId w:val="20"/>
  </w:num>
  <w:num w:numId="7">
    <w:abstractNumId w:val="12"/>
  </w:num>
  <w:num w:numId="8">
    <w:abstractNumId w:val="10"/>
  </w:num>
  <w:num w:numId="9">
    <w:abstractNumId w:val="1"/>
  </w:num>
  <w:num w:numId="10">
    <w:abstractNumId w:val="16"/>
  </w:num>
  <w:num w:numId="11">
    <w:abstractNumId w:val="15"/>
  </w:num>
  <w:num w:numId="12">
    <w:abstractNumId w:val="19"/>
  </w:num>
  <w:num w:numId="13">
    <w:abstractNumId w:val="2"/>
  </w:num>
  <w:num w:numId="14">
    <w:abstractNumId w:val="13"/>
  </w:num>
  <w:num w:numId="15">
    <w:abstractNumId w:val="3"/>
  </w:num>
  <w:num w:numId="16">
    <w:abstractNumId w:val="17"/>
  </w:num>
  <w:num w:numId="17">
    <w:abstractNumId w:val="14"/>
  </w:num>
  <w:num w:numId="18">
    <w:abstractNumId w:val="6"/>
  </w:num>
  <w:num w:numId="19">
    <w:abstractNumId w:val="4"/>
  </w:num>
  <w:num w:numId="20">
    <w:abstractNumId w:val="18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321"/>
    <w:rsid w:val="000257CB"/>
    <w:rsid w:val="0006193E"/>
    <w:rsid w:val="0013148C"/>
    <w:rsid w:val="00135492"/>
    <w:rsid w:val="001422F6"/>
    <w:rsid w:val="00147793"/>
    <w:rsid w:val="00283889"/>
    <w:rsid w:val="002B4603"/>
    <w:rsid w:val="002D14C4"/>
    <w:rsid w:val="002D67E7"/>
    <w:rsid w:val="003A0E90"/>
    <w:rsid w:val="003A2CEB"/>
    <w:rsid w:val="00401350"/>
    <w:rsid w:val="00440AD9"/>
    <w:rsid w:val="00443C49"/>
    <w:rsid w:val="00457985"/>
    <w:rsid w:val="004C38BF"/>
    <w:rsid w:val="004F3C7E"/>
    <w:rsid w:val="00532289"/>
    <w:rsid w:val="00541F8A"/>
    <w:rsid w:val="00583FB3"/>
    <w:rsid w:val="00585D9A"/>
    <w:rsid w:val="00631D1F"/>
    <w:rsid w:val="00734D80"/>
    <w:rsid w:val="00736FEE"/>
    <w:rsid w:val="00764A1C"/>
    <w:rsid w:val="00766FAA"/>
    <w:rsid w:val="007A6521"/>
    <w:rsid w:val="007D58F1"/>
    <w:rsid w:val="008260DD"/>
    <w:rsid w:val="00883157"/>
    <w:rsid w:val="0088645A"/>
    <w:rsid w:val="008B396C"/>
    <w:rsid w:val="008E61E5"/>
    <w:rsid w:val="009001C2"/>
    <w:rsid w:val="009348AC"/>
    <w:rsid w:val="00934C00"/>
    <w:rsid w:val="00975629"/>
    <w:rsid w:val="00987608"/>
    <w:rsid w:val="00A738D0"/>
    <w:rsid w:val="00A7592D"/>
    <w:rsid w:val="00AD33E7"/>
    <w:rsid w:val="00B25331"/>
    <w:rsid w:val="00B41E1B"/>
    <w:rsid w:val="00B71F99"/>
    <w:rsid w:val="00BB366C"/>
    <w:rsid w:val="00BC14A2"/>
    <w:rsid w:val="00BC1E42"/>
    <w:rsid w:val="00BC7D12"/>
    <w:rsid w:val="00BE00A4"/>
    <w:rsid w:val="00BE4CDF"/>
    <w:rsid w:val="00C97357"/>
    <w:rsid w:val="00CB6881"/>
    <w:rsid w:val="00CD4B10"/>
    <w:rsid w:val="00D17279"/>
    <w:rsid w:val="00D45B74"/>
    <w:rsid w:val="00D5090D"/>
    <w:rsid w:val="00D54B0B"/>
    <w:rsid w:val="00D70941"/>
    <w:rsid w:val="00D83AC1"/>
    <w:rsid w:val="00DF4B01"/>
    <w:rsid w:val="00E615CA"/>
    <w:rsid w:val="00E70BBA"/>
    <w:rsid w:val="00E85B8A"/>
    <w:rsid w:val="00EC707F"/>
    <w:rsid w:val="00EE15D2"/>
    <w:rsid w:val="00F65FD3"/>
    <w:rsid w:val="00F96321"/>
    <w:rsid w:val="00FB4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E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3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175</TotalTime>
  <Pages>6</Pages>
  <Words>991</Words>
  <Characters>5651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безопасности</dc:creator>
  <cp:keywords/>
  <dc:description/>
  <cp:lastModifiedBy>Admin</cp:lastModifiedBy>
  <cp:revision>23</cp:revision>
  <dcterms:created xsi:type="dcterms:W3CDTF">2017-12-04T12:04:00Z</dcterms:created>
  <dcterms:modified xsi:type="dcterms:W3CDTF">2018-03-23T06:39:00Z</dcterms:modified>
</cp:coreProperties>
</file>